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E01" w:rsidRPr="00E1562A" w:rsidRDefault="00EC3E01" w:rsidP="00E1562A">
      <w:pPr>
        <w:spacing w:after="0" w:line="240" w:lineRule="auto"/>
        <w:jc w:val="center"/>
        <w:rPr>
          <w:b/>
        </w:rPr>
      </w:pPr>
      <w:r w:rsidRPr="00E1562A">
        <w:rPr>
          <w:b/>
        </w:rPr>
        <w:t>ZÜBEYDE HANIM İLKÖĞRETİM OKULU/4-B SINIFI/HAFTALIK DEĞERLENDİRME-9</w:t>
      </w:r>
    </w:p>
    <w:p w:rsidR="00EC3E01" w:rsidRPr="00E1562A" w:rsidRDefault="00EC3E01" w:rsidP="0036740E">
      <w:pPr>
        <w:spacing w:after="0" w:line="240" w:lineRule="auto"/>
        <w:rPr>
          <w:b/>
        </w:rPr>
      </w:pPr>
      <w:r w:rsidRPr="00E1562A">
        <w:rPr>
          <w:b/>
        </w:rPr>
        <w:t>ADI-SOYADI:</w:t>
      </w:r>
    </w:p>
    <w:p w:rsidR="00EC3E01" w:rsidRDefault="00EC3E01" w:rsidP="0036740E">
      <w:pPr>
        <w:spacing w:after="0" w:line="240" w:lineRule="auto"/>
        <w:jc w:val="center"/>
        <w:rPr>
          <w:b/>
        </w:rPr>
      </w:pPr>
      <w:r w:rsidRPr="0036740E">
        <w:rPr>
          <w:b/>
        </w:rPr>
        <w:t>MATEMATİK</w:t>
      </w:r>
    </w:p>
    <w:p w:rsidR="00EC3E01" w:rsidRDefault="00EC3E01" w:rsidP="0036740E">
      <w:pPr>
        <w:spacing w:after="0" w:line="240" w:lineRule="auto"/>
      </w:pPr>
      <w:r>
        <w:t xml:space="preserve">1. 121 647 , 732 780 , 643 814 </w:t>
      </w:r>
    </w:p>
    <w:p w:rsidR="00EC3E01" w:rsidRDefault="00EC3E01" w:rsidP="0036740E">
      <w:pPr>
        <w:spacing w:after="0" w:line="240" w:lineRule="auto"/>
      </w:pPr>
      <w:r>
        <w:t xml:space="preserve">Yukarıdaki sayılarda </w:t>
      </w:r>
      <w:r w:rsidRPr="00E1562A">
        <w:rPr>
          <w:b/>
        </w:rPr>
        <w:t>binler ve yüzler basamaklarındaki rakamlar yer değiştirirse</w:t>
      </w:r>
      <w:r>
        <w:t>, aşağıdaki değişikliklerden hangisi meydana gelir?</w:t>
      </w:r>
    </w:p>
    <w:p w:rsidR="00EC3E01" w:rsidRDefault="00EC3E01" w:rsidP="0036740E">
      <w:pPr>
        <w:spacing w:after="0" w:line="240" w:lineRule="auto"/>
      </w:pPr>
      <w:r>
        <w:t>A)Hepsinin değeri 4500 azalır.</w:t>
      </w:r>
    </w:p>
    <w:p w:rsidR="00EC3E01" w:rsidRDefault="00EC3E01" w:rsidP="0036740E">
      <w:pPr>
        <w:spacing w:after="0" w:line="240" w:lineRule="auto"/>
      </w:pPr>
      <w:r>
        <w:t>B) Hepsinin değeri 4500 artar.</w:t>
      </w:r>
    </w:p>
    <w:p w:rsidR="00EC3E01" w:rsidRDefault="00EC3E01" w:rsidP="0036740E">
      <w:pPr>
        <w:spacing w:after="0" w:line="240" w:lineRule="auto"/>
      </w:pPr>
      <w:r>
        <w:t>C)Hepsinin değeri 450 azalır.</w:t>
      </w:r>
    </w:p>
    <w:p w:rsidR="00EC3E01" w:rsidRDefault="00EC3E01" w:rsidP="0036740E">
      <w:pPr>
        <w:spacing w:after="0" w:line="240" w:lineRule="auto"/>
      </w:pPr>
      <w:r>
        <w:t>D)Hepsinin değeri 450 artar.</w:t>
      </w:r>
    </w:p>
    <w:p w:rsidR="00EC3E01" w:rsidRDefault="00EC3E01" w:rsidP="0036740E">
      <w:pPr>
        <w:spacing w:after="0" w:line="240" w:lineRule="auto"/>
      </w:pPr>
    </w:p>
    <w:p w:rsidR="00EC3E01" w:rsidRDefault="00EC3E01" w:rsidP="0036740E">
      <w:pPr>
        <w:spacing w:after="0" w:line="240" w:lineRule="auto"/>
      </w:pPr>
      <w:r>
        <w:t xml:space="preserve">2. Aşağıdaki doğal sayılardan hangisini </w:t>
      </w:r>
      <w:r w:rsidRPr="00E1562A">
        <w:rPr>
          <w:b/>
        </w:rPr>
        <w:t>RRKKR</w:t>
      </w:r>
      <w:r>
        <w:t xml:space="preserve"> biçiminde şifreleyemeyiz?</w:t>
      </w:r>
    </w:p>
    <w:p w:rsidR="00EC3E01" w:rsidRDefault="00EC3E01" w:rsidP="0036740E">
      <w:pPr>
        <w:spacing w:after="0" w:line="240" w:lineRule="auto"/>
      </w:pPr>
      <w:r>
        <w:t>A)44 664</w:t>
      </w:r>
      <w:r>
        <w:tab/>
        <w:t>B)77 557</w:t>
      </w:r>
      <w:r>
        <w:tab/>
        <w:t>C)88 008</w:t>
      </w:r>
      <w:r>
        <w:tab/>
        <w:t>D)99 000</w:t>
      </w:r>
    </w:p>
    <w:p w:rsidR="00EC3E01" w:rsidRDefault="00EC3E01" w:rsidP="0036740E">
      <w:pPr>
        <w:spacing w:after="0" w:line="240" w:lineRule="auto"/>
      </w:pPr>
    </w:p>
    <w:p w:rsidR="00EC3E01" w:rsidRDefault="00EC3E01" w:rsidP="0036740E">
      <w:pPr>
        <w:spacing w:after="0" w:line="240" w:lineRule="auto"/>
      </w:pPr>
      <w:r>
        <w:t>3.a,b,c,d,e  birbirinden farklı birer rakamdır.</w:t>
      </w:r>
    </w:p>
    <w:p w:rsidR="00EC3E01" w:rsidRDefault="00EC3E01" w:rsidP="0036740E">
      <w:pPr>
        <w:spacing w:after="0" w:line="240" w:lineRule="auto"/>
      </w:pPr>
      <w:r w:rsidRPr="00E1562A">
        <w:rPr>
          <w:b/>
        </w:rPr>
        <w:t>a*b=8 , b*c=16</w:t>
      </w:r>
      <w:r>
        <w:t xml:space="preserve"> olacak şekilde yazılabilecek </w:t>
      </w:r>
      <w:r w:rsidRPr="00E1562A">
        <w:rPr>
          <w:b/>
        </w:rPr>
        <w:t>en büyük abcde beş basamaklı sayısını</w:t>
      </w:r>
      <w:r>
        <w:t xml:space="preserve"> bulunuz?</w:t>
      </w:r>
    </w:p>
    <w:p w:rsidR="00EC3E01" w:rsidRDefault="00EC3E01" w:rsidP="0036740E">
      <w:pPr>
        <w:spacing w:after="0" w:line="240" w:lineRule="auto"/>
      </w:pPr>
    </w:p>
    <w:p w:rsidR="00EC3E01" w:rsidRDefault="00EC3E01" w:rsidP="0036740E">
      <w:pPr>
        <w:spacing w:after="0" w:line="240" w:lineRule="auto"/>
      </w:pPr>
    </w:p>
    <w:p w:rsidR="00EC3E01" w:rsidRDefault="00EC3E01" w:rsidP="0036740E">
      <w:pPr>
        <w:spacing w:after="0" w:line="240" w:lineRule="auto"/>
      </w:pPr>
      <w:r>
        <w:t xml:space="preserve">4. Basamaklarındaki rakamların </w:t>
      </w:r>
      <w:r w:rsidRPr="00E1562A">
        <w:rPr>
          <w:b/>
        </w:rPr>
        <w:t>sayı değeri toplamı 20 olan,</w:t>
      </w:r>
      <w:r>
        <w:t xml:space="preserve"> </w:t>
      </w:r>
      <w:r w:rsidRPr="00E1562A">
        <w:rPr>
          <w:b/>
        </w:rPr>
        <w:t xml:space="preserve">rakamları birbirinden farklı altı basamaklı en küçük doğal sayı </w:t>
      </w:r>
      <w:r>
        <w:t>aşağıdakilerden hangisidir?</w:t>
      </w:r>
    </w:p>
    <w:p w:rsidR="00EC3E01" w:rsidRDefault="00EC3E01" w:rsidP="0036740E">
      <w:pPr>
        <w:spacing w:after="0" w:line="240" w:lineRule="auto"/>
      </w:pPr>
      <w:r>
        <w:t>A)100 289</w:t>
      </w:r>
      <w:r>
        <w:tab/>
        <w:t>B9102 359</w:t>
      </w:r>
      <w:r>
        <w:tab/>
        <w:t>C)345 602</w:t>
      </w:r>
      <w:r>
        <w:tab/>
        <w:t>D)543 062</w:t>
      </w:r>
    </w:p>
    <w:p w:rsidR="00EC3E01" w:rsidRDefault="00EC3E01" w:rsidP="0036740E">
      <w:pPr>
        <w:spacing w:after="0" w:line="240" w:lineRule="auto"/>
      </w:pPr>
    </w:p>
    <w:p w:rsidR="00EC3E01" w:rsidRPr="00E1562A" w:rsidRDefault="00EC3E01" w:rsidP="0036740E">
      <w:pPr>
        <w:spacing w:after="0" w:line="240" w:lineRule="auto"/>
        <w:rPr>
          <w:b/>
        </w:rPr>
      </w:pPr>
      <w:r>
        <w:t xml:space="preserve">5. A*B=36 ve A*C=28 ise  </w:t>
      </w:r>
      <w:r w:rsidRPr="00E1562A">
        <w:rPr>
          <w:b/>
        </w:rPr>
        <w:t>B sayısı C sayısından kaç fazladır?</w:t>
      </w:r>
    </w:p>
    <w:p w:rsidR="00EC3E01" w:rsidRDefault="00EC3E01" w:rsidP="0036740E">
      <w:pPr>
        <w:spacing w:after="0" w:line="240" w:lineRule="auto"/>
      </w:pPr>
    </w:p>
    <w:p w:rsidR="00EC3E01" w:rsidRDefault="00EC3E01" w:rsidP="0036740E">
      <w:pPr>
        <w:spacing w:after="0" w:line="240" w:lineRule="auto"/>
      </w:pPr>
    </w:p>
    <w:p w:rsidR="00EC3E01" w:rsidRDefault="00EC3E01" w:rsidP="0036740E">
      <w:pPr>
        <w:spacing w:after="0" w:line="240" w:lineRule="auto"/>
      </w:pPr>
    </w:p>
    <w:p w:rsidR="00EC3E01" w:rsidRDefault="00EC3E01" w:rsidP="0036740E">
      <w:pPr>
        <w:spacing w:after="0" w:line="240" w:lineRule="auto"/>
      </w:pPr>
      <w:r>
        <w:t>6.A, B ve C birbirinden farklı rakamlardır.</w:t>
      </w:r>
    </w:p>
    <w:p w:rsidR="00EC3E01" w:rsidRPr="00E1562A" w:rsidRDefault="00EC3E01" w:rsidP="0036740E">
      <w:pPr>
        <w:spacing w:after="0" w:line="240" w:lineRule="auto"/>
        <w:rPr>
          <w:b/>
        </w:rPr>
      </w:pPr>
      <w:r>
        <w:t xml:space="preserve">A-B=C işleminde </w:t>
      </w:r>
      <w:r w:rsidRPr="00E1562A">
        <w:rPr>
          <w:b/>
        </w:rPr>
        <w:t>A ve B sayıları üçer artırılırsa C sayısı nasıl değişir?</w:t>
      </w:r>
    </w:p>
    <w:p w:rsidR="00EC3E01" w:rsidRDefault="00EC3E01" w:rsidP="0036740E">
      <w:pPr>
        <w:spacing w:after="0" w:line="240" w:lineRule="auto"/>
      </w:pPr>
      <w:r>
        <w:t>A)3 azalır</w:t>
      </w:r>
      <w:r>
        <w:tab/>
      </w:r>
      <w:r>
        <w:tab/>
        <w:t>B)3 artar</w:t>
      </w:r>
      <w:r>
        <w:tab/>
      </w:r>
    </w:p>
    <w:p w:rsidR="00EC3E01" w:rsidRDefault="00EC3E01" w:rsidP="0036740E">
      <w:pPr>
        <w:spacing w:after="0" w:line="240" w:lineRule="auto"/>
      </w:pPr>
      <w:r>
        <w:t>C)10 artar</w:t>
      </w:r>
      <w:r>
        <w:tab/>
      </w:r>
      <w:r>
        <w:tab/>
        <w:t>D)değişmez</w:t>
      </w:r>
    </w:p>
    <w:p w:rsidR="00EC3E01" w:rsidRDefault="00EC3E01" w:rsidP="0036740E">
      <w:pPr>
        <w:spacing w:after="0" w:line="240" w:lineRule="auto"/>
      </w:pPr>
    </w:p>
    <w:p w:rsidR="00EC3E01" w:rsidRDefault="00EC3E01" w:rsidP="0036740E">
      <w:pPr>
        <w:spacing w:after="0" w:line="240" w:lineRule="auto"/>
      </w:pPr>
      <w:r>
        <w:t xml:space="preserve">7. a&gt;b ve a ,b ardışık tek sayılar olarak verilirse </w:t>
      </w:r>
    </w:p>
    <w:p w:rsidR="00EC3E01" w:rsidRDefault="00EC3E01" w:rsidP="0036740E">
      <w:pPr>
        <w:spacing w:after="0" w:line="240" w:lineRule="auto"/>
      </w:pPr>
      <w:r w:rsidRPr="00E1562A">
        <w:rPr>
          <w:b/>
        </w:rPr>
        <w:t>aab- bba farkı</w:t>
      </w:r>
      <w:r>
        <w:t xml:space="preserve"> kaç olur?</w:t>
      </w:r>
    </w:p>
    <w:p w:rsidR="00EC3E01" w:rsidRDefault="00EC3E01" w:rsidP="0036740E">
      <w:pPr>
        <w:spacing w:after="0" w:line="240" w:lineRule="auto"/>
      </w:pPr>
      <w:r>
        <w:t>A)217</w:t>
      </w:r>
      <w:r>
        <w:tab/>
        <w:t>B)218</w:t>
      </w:r>
      <w:r>
        <w:tab/>
        <w:t>C)219</w:t>
      </w:r>
      <w:r>
        <w:tab/>
        <w:t>D)</w:t>
      </w:r>
      <w:r w:rsidRPr="00470322">
        <w:t xml:space="preserve"> </w:t>
      </w:r>
      <w:r>
        <w:t>220</w:t>
      </w:r>
    </w:p>
    <w:p w:rsidR="00EC3E01" w:rsidRDefault="00EC3E01" w:rsidP="0036740E">
      <w:pPr>
        <w:spacing w:after="0" w:line="240" w:lineRule="auto"/>
      </w:pPr>
    </w:p>
    <w:p w:rsidR="00EC3E01" w:rsidRPr="00E1562A" w:rsidRDefault="00EC3E01" w:rsidP="0036740E">
      <w:pPr>
        <w:spacing w:after="0" w:line="240" w:lineRule="auto"/>
        <w:rPr>
          <w:b/>
        </w:rPr>
      </w:pPr>
      <w:r>
        <w:t xml:space="preserve">8.Her gün </w:t>
      </w:r>
      <w:r w:rsidRPr="00E1562A">
        <w:rPr>
          <w:b/>
        </w:rPr>
        <w:t>bir önceki günden 10 m az koşan</w:t>
      </w:r>
      <w:r>
        <w:t xml:space="preserve"> bir koşucu, 5 günde 4000m koşmuştur. Buna göre bu koşucu </w:t>
      </w:r>
      <w:r w:rsidRPr="00E1562A">
        <w:rPr>
          <w:b/>
        </w:rPr>
        <w:t>ilk gün kaç m koşmuştur?</w:t>
      </w:r>
    </w:p>
    <w:p w:rsidR="00EC3E01" w:rsidRDefault="00EC3E01" w:rsidP="0036740E">
      <w:pPr>
        <w:spacing w:after="0" w:line="240" w:lineRule="auto"/>
      </w:pPr>
    </w:p>
    <w:p w:rsidR="00EC3E01" w:rsidRDefault="00EC3E01" w:rsidP="0036740E">
      <w:pPr>
        <w:spacing w:after="0" w:line="240" w:lineRule="auto"/>
      </w:pPr>
    </w:p>
    <w:p w:rsidR="00EC3E01" w:rsidRDefault="00EC3E01" w:rsidP="0036740E">
      <w:pPr>
        <w:spacing w:after="0" w:line="240" w:lineRule="auto"/>
      </w:pPr>
      <w:r>
        <w:t xml:space="preserve">9. 6 cm’lik bir gümüş tel 15 eşit parçaya bölünürse her bir parçanın uzunluğu </w:t>
      </w:r>
      <w:r w:rsidRPr="00E1562A">
        <w:rPr>
          <w:b/>
        </w:rPr>
        <w:t>kaç mm</w:t>
      </w:r>
      <w:r>
        <w:t xml:space="preserve"> olur? </w:t>
      </w:r>
    </w:p>
    <w:p w:rsidR="00EC3E01" w:rsidRDefault="00EC3E01" w:rsidP="0036740E">
      <w:pPr>
        <w:spacing w:after="0" w:line="240" w:lineRule="auto"/>
      </w:pPr>
    </w:p>
    <w:p w:rsidR="00EC3E01" w:rsidRDefault="00EC3E01" w:rsidP="0036740E">
      <w:pPr>
        <w:spacing w:after="0" w:line="240" w:lineRule="auto"/>
      </w:pPr>
    </w:p>
    <w:p w:rsidR="00EC3E01" w:rsidRPr="00E1562A" w:rsidRDefault="00EC3E01" w:rsidP="0036740E">
      <w:pPr>
        <w:spacing w:after="0" w:line="240" w:lineRule="auto"/>
        <w:rPr>
          <w:b/>
        </w:rPr>
      </w:pPr>
      <w:r>
        <w:t xml:space="preserve">10.Birbirlerine uzaklığı 2 km olan iki semt arasına boru hattı döşenecektir. Her boru 25 m uzunluğunda olduğuna göre boru hattı için </w:t>
      </w:r>
      <w:r w:rsidRPr="00E1562A">
        <w:rPr>
          <w:b/>
        </w:rPr>
        <w:t>kaç tane boruya ihtiyaç vardır?</w:t>
      </w:r>
    </w:p>
    <w:p w:rsidR="00EC3E01" w:rsidRDefault="00EC3E01" w:rsidP="0036740E">
      <w:pPr>
        <w:spacing w:after="0" w:line="240" w:lineRule="auto"/>
      </w:pPr>
    </w:p>
    <w:p w:rsidR="00EC3E01" w:rsidRDefault="00EC3E01" w:rsidP="0036740E">
      <w:pPr>
        <w:spacing w:after="0" w:line="240" w:lineRule="auto"/>
      </w:pPr>
    </w:p>
    <w:p w:rsidR="00EC3E01" w:rsidRDefault="00EC3E01" w:rsidP="0036740E">
      <w:pPr>
        <w:spacing w:after="0" w:line="240" w:lineRule="auto"/>
      </w:pPr>
    </w:p>
    <w:p w:rsidR="00EC3E01" w:rsidRDefault="00EC3E01" w:rsidP="0036740E">
      <w:pPr>
        <w:spacing w:after="0" w:line="240" w:lineRule="auto"/>
      </w:pPr>
    </w:p>
    <w:p w:rsidR="00EC3E01" w:rsidRDefault="00EC3E01" w:rsidP="0036740E">
      <w:pPr>
        <w:spacing w:after="0" w:line="240" w:lineRule="auto"/>
      </w:pPr>
    </w:p>
    <w:p w:rsidR="00EC3E01" w:rsidRDefault="00EC3E01" w:rsidP="0036740E">
      <w:pPr>
        <w:spacing w:after="0" w:line="240" w:lineRule="auto"/>
      </w:pPr>
    </w:p>
    <w:p w:rsidR="00EC3E01" w:rsidRDefault="00EC3E01" w:rsidP="0036740E">
      <w:pPr>
        <w:spacing w:after="0" w:line="240" w:lineRule="auto"/>
      </w:pPr>
    </w:p>
    <w:p w:rsidR="00EC3E01" w:rsidRDefault="00EC3E01" w:rsidP="00470322">
      <w:pPr>
        <w:spacing w:after="0" w:line="240" w:lineRule="auto"/>
        <w:jc w:val="center"/>
        <w:rPr>
          <w:b/>
        </w:rPr>
      </w:pPr>
      <w:r w:rsidRPr="00470322">
        <w:rPr>
          <w:b/>
        </w:rPr>
        <w:t>TÜRKÇE</w:t>
      </w:r>
    </w:p>
    <w:p w:rsidR="00EC3E01" w:rsidRPr="00F836C3" w:rsidRDefault="00EC3E01" w:rsidP="00F836C3">
      <w:pPr>
        <w:spacing w:after="0" w:line="240" w:lineRule="auto"/>
      </w:pPr>
      <w:r>
        <w:rPr>
          <w:b/>
        </w:rPr>
        <w:tab/>
      </w:r>
      <w:r w:rsidRPr="00F836C3">
        <w:t>KAYA-TAŞ-ÇAKIL- ? – TOPRAK</w:t>
      </w:r>
    </w:p>
    <w:p w:rsidR="00EC3E01" w:rsidRDefault="00EC3E01" w:rsidP="00F836C3">
      <w:pPr>
        <w:spacing w:after="0" w:line="240" w:lineRule="auto"/>
      </w:pPr>
      <w:r w:rsidRPr="00F836C3">
        <w:t>1.</w:t>
      </w:r>
      <w:r>
        <w:t xml:space="preserve"> Yukarıdaki söz dizisinin </w:t>
      </w:r>
      <w:r w:rsidRPr="00E1562A">
        <w:rPr>
          <w:b/>
        </w:rPr>
        <w:t>doğru biçimde tamamlanması</w:t>
      </w:r>
      <w:r>
        <w:t xml:space="preserve"> için (?) yerine ne gelmelidir?</w:t>
      </w:r>
    </w:p>
    <w:p w:rsidR="00EC3E01" w:rsidRDefault="00EC3E01" w:rsidP="00F836C3">
      <w:pPr>
        <w:spacing w:after="0" w:line="240" w:lineRule="auto"/>
      </w:pPr>
      <w:r>
        <w:t>A) kireç</w:t>
      </w:r>
      <w:r>
        <w:tab/>
      </w:r>
      <w:r>
        <w:tab/>
        <w:t>B)humus</w:t>
      </w:r>
      <w:r>
        <w:tab/>
        <w:t>C) kum</w:t>
      </w:r>
      <w:r>
        <w:tab/>
      </w:r>
      <w:r>
        <w:tab/>
        <w:t>D)kil</w:t>
      </w:r>
    </w:p>
    <w:p w:rsidR="00EC3E01" w:rsidRDefault="00EC3E01" w:rsidP="00F836C3">
      <w:pPr>
        <w:spacing w:after="0" w:line="240" w:lineRule="auto"/>
      </w:pPr>
    </w:p>
    <w:p w:rsidR="00EC3E01" w:rsidRDefault="00EC3E01" w:rsidP="00F836C3">
      <w:pPr>
        <w:spacing w:after="0" w:line="240" w:lineRule="auto"/>
      </w:pPr>
      <w:r>
        <w:t xml:space="preserve">2.”Aaa! Beni çok fazla beklettin.” Cümlesinde ünlem </w:t>
      </w:r>
      <w:r w:rsidRPr="00E1562A">
        <w:rPr>
          <w:b/>
        </w:rPr>
        <w:t>hangi duyguyu</w:t>
      </w:r>
      <w:r>
        <w:t xml:space="preserve"> belirtmektedir?</w:t>
      </w:r>
    </w:p>
    <w:p w:rsidR="00EC3E01" w:rsidRDefault="00EC3E01" w:rsidP="00F836C3">
      <w:pPr>
        <w:spacing w:after="0" w:line="240" w:lineRule="auto"/>
      </w:pPr>
      <w:r>
        <w:t>A)sevinme</w:t>
      </w:r>
      <w:r>
        <w:tab/>
        <w:t>B)şaşma</w:t>
      </w:r>
      <w:r>
        <w:tab/>
        <w:t>C)beğenme</w:t>
      </w:r>
      <w:r>
        <w:tab/>
        <w:t>D)kızma</w:t>
      </w:r>
    </w:p>
    <w:p w:rsidR="00EC3E01" w:rsidRDefault="00EC3E01" w:rsidP="00F836C3">
      <w:pPr>
        <w:spacing w:after="0" w:line="240" w:lineRule="auto"/>
      </w:pPr>
    </w:p>
    <w:p w:rsidR="00EC3E01" w:rsidRDefault="00EC3E01" w:rsidP="00F836C3">
      <w:pPr>
        <w:spacing w:after="0" w:line="240" w:lineRule="auto"/>
      </w:pPr>
      <w:r>
        <w:t>3. “Teyzem, sıra babamın elbiselerine geldiğinde dudak büküp geçti.”cümlesinde ifade edilmek istenen duyguyu en iyi anlatan söz hangisidir?</w:t>
      </w:r>
    </w:p>
    <w:p w:rsidR="00EC3E01" w:rsidRDefault="00EC3E01" w:rsidP="00F836C3">
      <w:pPr>
        <w:spacing w:after="0" w:line="240" w:lineRule="auto"/>
      </w:pPr>
      <w:r>
        <w:t>A)küçümsemek B)gülümsemek</w:t>
      </w:r>
      <w:r>
        <w:tab/>
        <w:t>C)bağırmakD)konuşmak</w:t>
      </w:r>
    </w:p>
    <w:p w:rsidR="00EC3E01" w:rsidRDefault="00EC3E01" w:rsidP="00F836C3">
      <w:pPr>
        <w:spacing w:after="0" w:line="240" w:lineRule="auto"/>
      </w:pPr>
    </w:p>
    <w:p w:rsidR="00EC3E01" w:rsidRDefault="00EC3E01" w:rsidP="00F836C3">
      <w:pPr>
        <w:spacing w:after="0" w:line="240" w:lineRule="auto"/>
      </w:pPr>
      <w:r>
        <w:t xml:space="preserve">4. </w:t>
      </w:r>
      <w:r w:rsidRPr="00E1562A">
        <w:rPr>
          <w:b/>
        </w:rPr>
        <w:t>“Bol”</w:t>
      </w:r>
      <w:r>
        <w:t xml:space="preserve"> sözcüğü aşağıdaki cümlelerden hangisinde </w:t>
      </w:r>
      <w:r w:rsidRPr="00E1562A">
        <w:rPr>
          <w:b/>
        </w:rPr>
        <w:t>“gereğinden büyük ve geniş”</w:t>
      </w:r>
      <w:r>
        <w:t xml:space="preserve"> anlamında kullanılmıştır?</w:t>
      </w:r>
    </w:p>
    <w:p w:rsidR="00EC3E01" w:rsidRDefault="00EC3E01" w:rsidP="00F836C3">
      <w:pPr>
        <w:spacing w:after="0" w:line="240" w:lineRule="auto"/>
      </w:pPr>
      <w:r>
        <w:t>A)İlkbahar mevsimi bol yağışlı geçer</w:t>
      </w:r>
    </w:p>
    <w:p w:rsidR="00EC3E01" w:rsidRDefault="00EC3E01" w:rsidP="00F836C3">
      <w:pPr>
        <w:spacing w:after="0" w:line="240" w:lineRule="auto"/>
      </w:pPr>
      <w:r>
        <w:t>B)Teyzemin aldığı kazak bol geldi.</w:t>
      </w:r>
    </w:p>
    <w:p w:rsidR="00EC3E01" w:rsidRDefault="00EC3E01" w:rsidP="00F836C3">
      <w:pPr>
        <w:spacing w:after="0" w:line="240" w:lineRule="auto"/>
      </w:pPr>
      <w:r>
        <w:t>C)Pazarda bol sebze var.</w:t>
      </w:r>
    </w:p>
    <w:p w:rsidR="00EC3E01" w:rsidRDefault="00EC3E01" w:rsidP="00F836C3">
      <w:pPr>
        <w:spacing w:after="0" w:line="240" w:lineRule="auto"/>
      </w:pPr>
      <w:r>
        <w:t>D)Sağlığınız için bol bol su için</w:t>
      </w:r>
    </w:p>
    <w:p w:rsidR="00EC3E01" w:rsidRDefault="00EC3E01" w:rsidP="00F836C3">
      <w:pPr>
        <w:spacing w:after="0" w:line="240" w:lineRule="auto"/>
      </w:pPr>
    </w:p>
    <w:p w:rsidR="00EC3E01" w:rsidRPr="00E1562A" w:rsidRDefault="00EC3E01" w:rsidP="00F836C3">
      <w:pPr>
        <w:spacing w:after="0" w:line="240" w:lineRule="auto"/>
        <w:rPr>
          <w:b/>
        </w:rPr>
      </w:pPr>
      <w:r>
        <w:t xml:space="preserve">5. Aşağıda verilen cümlelerin hangisinde “fakat” sözcüğü </w:t>
      </w:r>
      <w:r w:rsidRPr="00E1562A">
        <w:rPr>
          <w:b/>
        </w:rPr>
        <w:t>kullanılamaz?</w:t>
      </w:r>
    </w:p>
    <w:p w:rsidR="00EC3E01" w:rsidRDefault="00EC3E01" w:rsidP="00F836C3">
      <w:pPr>
        <w:spacing w:after="0" w:line="240" w:lineRule="auto"/>
      </w:pPr>
      <w:r>
        <w:t>A) Yaramaz…………….çalışkan</w:t>
      </w:r>
    </w:p>
    <w:p w:rsidR="00EC3E01" w:rsidRDefault="00EC3E01" w:rsidP="00F836C3">
      <w:pPr>
        <w:spacing w:after="0" w:line="240" w:lineRule="auto"/>
      </w:pPr>
      <w:r>
        <w:t>B)Tembel………………..terbiyeli</w:t>
      </w:r>
    </w:p>
    <w:p w:rsidR="00EC3E01" w:rsidRDefault="00EC3E01" w:rsidP="00F836C3">
      <w:pPr>
        <w:spacing w:after="0" w:line="240" w:lineRule="auto"/>
      </w:pPr>
      <w:r>
        <w:t>C)Yaşlı…………………….yakışıklı</w:t>
      </w:r>
    </w:p>
    <w:p w:rsidR="00EC3E01" w:rsidRDefault="00EC3E01" w:rsidP="00F836C3">
      <w:pPr>
        <w:spacing w:after="0" w:line="240" w:lineRule="auto"/>
      </w:pPr>
      <w:r>
        <w:t>D)Zayıf…………………...güçlü</w:t>
      </w:r>
    </w:p>
    <w:p w:rsidR="00EC3E01" w:rsidRDefault="00EC3E01" w:rsidP="00F836C3">
      <w:pPr>
        <w:spacing w:after="0" w:line="240" w:lineRule="auto"/>
      </w:pPr>
    </w:p>
    <w:p w:rsidR="00EC3E01" w:rsidRPr="00E1562A" w:rsidRDefault="00EC3E01" w:rsidP="00F836C3">
      <w:pPr>
        <w:spacing w:after="0" w:line="240" w:lineRule="auto"/>
        <w:rPr>
          <w:b/>
        </w:rPr>
      </w:pPr>
      <w:r>
        <w:t xml:space="preserve">6.” Öğretmenim bugün ödevlerime baktı.” Cümlesinde </w:t>
      </w:r>
      <w:r w:rsidRPr="00E1562A">
        <w:rPr>
          <w:b/>
        </w:rPr>
        <w:t>iş-eylem bildiren sözcüğü bulunuz, zamanı ve kişisini belirtiniz</w:t>
      </w:r>
    </w:p>
    <w:p w:rsidR="00EC3E01" w:rsidRDefault="00EC3E01" w:rsidP="00F836C3">
      <w:pPr>
        <w:spacing w:after="0" w:line="240" w:lineRule="auto"/>
      </w:pPr>
    </w:p>
    <w:p w:rsidR="00EC3E01" w:rsidRDefault="00EC3E01" w:rsidP="00F836C3">
      <w:pPr>
        <w:spacing w:after="0" w:line="240" w:lineRule="auto"/>
      </w:pPr>
    </w:p>
    <w:p w:rsidR="00EC3E01" w:rsidRDefault="00EC3E01" w:rsidP="00F836C3">
      <w:pPr>
        <w:spacing w:after="0" w:line="240" w:lineRule="auto"/>
      </w:pPr>
    </w:p>
    <w:p w:rsidR="00EC3E01" w:rsidRDefault="00EC3E01" w:rsidP="00F836C3">
      <w:pPr>
        <w:spacing w:after="0" w:line="240" w:lineRule="auto"/>
      </w:pPr>
      <w:r>
        <w:t xml:space="preserve">    </w:t>
      </w:r>
      <w:r>
        <w:tab/>
        <w:t>Tabiatla haşır neşir,</w:t>
      </w:r>
    </w:p>
    <w:p w:rsidR="00EC3E01" w:rsidRDefault="00EC3E01" w:rsidP="00F836C3">
      <w:pPr>
        <w:spacing w:after="0" w:line="240" w:lineRule="auto"/>
      </w:pPr>
      <w:r>
        <w:tab/>
        <w:t>Kırlarda geçen ikindi vakti,</w:t>
      </w:r>
    </w:p>
    <w:p w:rsidR="00EC3E01" w:rsidRDefault="00EC3E01" w:rsidP="00F836C3">
      <w:pPr>
        <w:spacing w:after="0" w:line="240" w:lineRule="auto"/>
      </w:pPr>
      <w:r>
        <w:tab/>
        <w:t>Sakin, dinlenmiş, rahat,</w:t>
      </w:r>
    </w:p>
    <w:p w:rsidR="00EC3E01" w:rsidRDefault="00EC3E01" w:rsidP="00F836C3">
      <w:pPr>
        <w:spacing w:after="0" w:line="240" w:lineRule="auto"/>
      </w:pPr>
      <w:r>
        <w:tab/>
        <w:t>Bir gün daha bitti.</w:t>
      </w:r>
    </w:p>
    <w:p w:rsidR="00EC3E01" w:rsidRPr="00F836C3" w:rsidRDefault="00EC3E01" w:rsidP="00F836C3">
      <w:pPr>
        <w:spacing w:after="0" w:line="240" w:lineRule="auto"/>
      </w:pPr>
      <w:r>
        <w:t xml:space="preserve">7.Şiirin </w:t>
      </w:r>
      <w:r w:rsidRPr="00E1562A">
        <w:rPr>
          <w:b/>
        </w:rPr>
        <w:t>ana duygusu</w:t>
      </w:r>
      <w:r>
        <w:t xml:space="preserve"> hangisidir?</w:t>
      </w:r>
    </w:p>
    <w:p w:rsidR="00EC3E01" w:rsidRDefault="00EC3E01" w:rsidP="00470322">
      <w:pPr>
        <w:spacing w:after="0" w:line="240" w:lineRule="auto"/>
      </w:pPr>
      <w:r>
        <w:t>A)çaresizlik</w:t>
      </w:r>
      <w:r>
        <w:tab/>
        <w:t>B)karamsarlık</w:t>
      </w:r>
      <w:r>
        <w:tab/>
        <w:t>C)iyimserlik</w:t>
      </w:r>
      <w:r>
        <w:tab/>
        <w:t>D)huzur</w:t>
      </w:r>
    </w:p>
    <w:p w:rsidR="00EC3E01" w:rsidRDefault="00EC3E01" w:rsidP="00470322">
      <w:pPr>
        <w:spacing w:after="0" w:line="240" w:lineRule="auto"/>
      </w:pPr>
    </w:p>
    <w:p w:rsidR="00EC3E01" w:rsidRDefault="00EC3E01" w:rsidP="00470322">
      <w:pPr>
        <w:spacing w:after="0" w:line="240" w:lineRule="auto"/>
      </w:pPr>
      <w:r>
        <w:t>8. “Babam beni ve kardeşimi tiyatroya götürdü.” Adın durum eklerini almış olan sözcükleri bulup yazınız, ekleri yuvarlak içine alınız.</w:t>
      </w:r>
    </w:p>
    <w:p w:rsidR="00EC3E01" w:rsidRDefault="00EC3E01" w:rsidP="00470322">
      <w:pPr>
        <w:spacing w:after="0" w:line="240" w:lineRule="auto"/>
      </w:pPr>
    </w:p>
    <w:p w:rsidR="00EC3E01" w:rsidRDefault="00EC3E01" w:rsidP="00470322">
      <w:pPr>
        <w:spacing w:after="0" w:line="240" w:lineRule="auto"/>
      </w:pPr>
    </w:p>
    <w:p w:rsidR="00EC3E01" w:rsidRPr="00E1562A" w:rsidRDefault="00EC3E01" w:rsidP="00470322">
      <w:pPr>
        <w:spacing w:after="0" w:line="240" w:lineRule="auto"/>
        <w:rPr>
          <w:b/>
        </w:rPr>
      </w:pPr>
      <w:r>
        <w:t xml:space="preserve">9. “Yemekte onlarda olsun ister misin?” cümlesinde </w:t>
      </w:r>
      <w:r w:rsidRPr="00E1562A">
        <w:rPr>
          <w:b/>
        </w:rPr>
        <w:t>yanlış yazılan sözcüğü bulup düzeltiniz.</w:t>
      </w:r>
    </w:p>
    <w:p w:rsidR="00EC3E01" w:rsidRDefault="00EC3E01" w:rsidP="00470322">
      <w:pPr>
        <w:spacing w:after="0" w:line="240" w:lineRule="auto"/>
      </w:pPr>
    </w:p>
    <w:p w:rsidR="00EC3E01" w:rsidRDefault="00EC3E01" w:rsidP="00470322">
      <w:pPr>
        <w:spacing w:after="0" w:line="240" w:lineRule="auto"/>
      </w:pPr>
    </w:p>
    <w:p w:rsidR="00EC3E01" w:rsidRDefault="00EC3E01" w:rsidP="00470322">
      <w:pPr>
        <w:spacing w:after="0" w:line="240" w:lineRule="auto"/>
      </w:pPr>
    </w:p>
    <w:p w:rsidR="00EC3E01" w:rsidRDefault="00EC3E01" w:rsidP="00470322">
      <w:pPr>
        <w:spacing w:after="0" w:line="240" w:lineRule="auto"/>
      </w:pPr>
      <w:r>
        <w:tab/>
        <w:t>Hata yaptığında şu üç şeyi uygula(   )</w:t>
      </w:r>
    </w:p>
    <w:p w:rsidR="00EC3E01" w:rsidRDefault="00EC3E01" w:rsidP="00470322">
      <w:pPr>
        <w:spacing w:after="0" w:line="240" w:lineRule="auto"/>
      </w:pPr>
      <w:r>
        <w:tab/>
        <w:t>Kabul et(   )ders al(    )tekrarlama(   )</w:t>
      </w:r>
    </w:p>
    <w:p w:rsidR="00EC3E01" w:rsidRPr="00E1562A" w:rsidRDefault="00EC3E01" w:rsidP="00470322">
      <w:pPr>
        <w:spacing w:after="0" w:line="240" w:lineRule="auto"/>
        <w:rPr>
          <w:b/>
        </w:rPr>
      </w:pPr>
      <w:r>
        <w:t xml:space="preserve">10.Yukarıdaki cümleye </w:t>
      </w:r>
      <w:r w:rsidRPr="00E1562A">
        <w:rPr>
          <w:b/>
        </w:rPr>
        <w:t>uygun noktalama işaretlerini koyunuz.</w:t>
      </w:r>
    </w:p>
    <w:p w:rsidR="00EC3E01" w:rsidRDefault="00EC3E01" w:rsidP="00470322">
      <w:pPr>
        <w:spacing w:after="0" w:line="240" w:lineRule="auto"/>
      </w:pPr>
    </w:p>
    <w:p w:rsidR="00EC3E01" w:rsidRDefault="00EC3E01" w:rsidP="00470322">
      <w:pPr>
        <w:spacing w:after="0" w:line="240" w:lineRule="auto"/>
      </w:pPr>
    </w:p>
    <w:p w:rsidR="00EC3E01" w:rsidRDefault="00EC3E01" w:rsidP="00470322">
      <w:pPr>
        <w:spacing w:after="0" w:line="240" w:lineRule="auto"/>
      </w:pPr>
    </w:p>
    <w:p w:rsidR="00EC3E01" w:rsidRDefault="00EC3E01" w:rsidP="00470322">
      <w:pPr>
        <w:spacing w:after="0" w:line="240" w:lineRule="auto"/>
      </w:pPr>
    </w:p>
    <w:p w:rsidR="00EC3E01" w:rsidRDefault="00EC3E01" w:rsidP="0089222D">
      <w:pPr>
        <w:spacing w:after="0" w:line="240" w:lineRule="auto"/>
        <w:jc w:val="center"/>
        <w:rPr>
          <w:b/>
        </w:rPr>
      </w:pPr>
      <w:r w:rsidRPr="0089222D">
        <w:rPr>
          <w:b/>
        </w:rPr>
        <w:t>FEN VE TEKNOLOJİ</w:t>
      </w:r>
    </w:p>
    <w:p w:rsidR="00EC3E01" w:rsidRPr="00E1562A" w:rsidRDefault="00EC3E01" w:rsidP="0089222D">
      <w:pPr>
        <w:spacing w:after="0" w:line="240" w:lineRule="auto"/>
        <w:rPr>
          <w:b/>
        </w:rPr>
      </w:pPr>
      <w:r>
        <w:t xml:space="preserve">1.Okulumuz 4 katlı olup her katta lavabolar bulunmakta ve su akmaktadır. </w:t>
      </w:r>
      <w:r w:rsidRPr="00E1562A">
        <w:rPr>
          <w:b/>
        </w:rPr>
        <w:t>Okulumuzun su tesisatı vücudumuzun hangi sistemiyle ilişkilendirebiliriz?</w:t>
      </w:r>
    </w:p>
    <w:p w:rsidR="00EC3E01" w:rsidRDefault="00EC3E01" w:rsidP="0089222D">
      <w:pPr>
        <w:spacing w:after="0" w:line="240" w:lineRule="auto"/>
      </w:pPr>
    </w:p>
    <w:p w:rsidR="00EC3E01" w:rsidRDefault="00EC3E01" w:rsidP="0089222D">
      <w:pPr>
        <w:spacing w:after="0" w:line="240" w:lineRule="auto"/>
      </w:pPr>
    </w:p>
    <w:p w:rsidR="00EC3E01" w:rsidRDefault="00EC3E01" w:rsidP="0089222D">
      <w:pPr>
        <w:spacing w:after="0" w:line="240" w:lineRule="auto"/>
      </w:pPr>
      <w:r>
        <w:t>I.Kalp kası özel bir kastır. Uyurken bile çalışır.</w:t>
      </w:r>
    </w:p>
    <w:p w:rsidR="00EC3E01" w:rsidRDefault="00EC3E01" w:rsidP="0089222D">
      <w:pPr>
        <w:spacing w:after="0" w:line="240" w:lineRule="auto"/>
      </w:pPr>
      <w:r>
        <w:t>II. Kalp kası kasılıp gevşeyerek kanı pompalar.</w:t>
      </w:r>
    </w:p>
    <w:p w:rsidR="00EC3E01" w:rsidRDefault="00EC3E01" w:rsidP="0089222D">
      <w:pPr>
        <w:spacing w:after="0" w:line="240" w:lineRule="auto"/>
      </w:pPr>
      <w:r>
        <w:t>III. Kalp atış hızı hiçbir durumda değişmez</w:t>
      </w:r>
    </w:p>
    <w:p w:rsidR="00EC3E01" w:rsidRDefault="00EC3E01" w:rsidP="0089222D">
      <w:pPr>
        <w:spacing w:after="0" w:line="240" w:lineRule="auto"/>
      </w:pPr>
    </w:p>
    <w:p w:rsidR="00EC3E01" w:rsidRPr="00E1562A" w:rsidRDefault="00EC3E01" w:rsidP="0089222D">
      <w:pPr>
        <w:spacing w:after="0" w:line="240" w:lineRule="auto"/>
        <w:rPr>
          <w:b/>
        </w:rPr>
      </w:pPr>
      <w:r>
        <w:t xml:space="preserve">2. Verilen ifadelerden hangileri </w:t>
      </w:r>
      <w:r w:rsidRPr="00E1562A">
        <w:rPr>
          <w:b/>
        </w:rPr>
        <w:t>doğrudur?</w:t>
      </w:r>
    </w:p>
    <w:p w:rsidR="00EC3E01" w:rsidRDefault="00EC3E01" w:rsidP="0089222D">
      <w:pPr>
        <w:spacing w:after="0" w:line="240" w:lineRule="auto"/>
      </w:pPr>
      <w:r>
        <w:t>A)I-II</w:t>
      </w:r>
      <w:r>
        <w:tab/>
      </w:r>
      <w:r>
        <w:tab/>
        <w:t>B)II-III</w:t>
      </w:r>
      <w:r>
        <w:tab/>
      </w:r>
      <w:r>
        <w:tab/>
        <w:t>C)I-III</w:t>
      </w:r>
      <w:r>
        <w:tab/>
      </w:r>
      <w:r>
        <w:tab/>
        <w:t>D)hepsi</w:t>
      </w:r>
    </w:p>
    <w:p w:rsidR="00EC3E01" w:rsidRDefault="00EC3E01" w:rsidP="0089222D">
      <w:pPr>
        <w:spacing w:after="0" w:line="240" w:lineRule="auto"/>
      </w:pPr>
    </w:p>
    <w:p w:rsidR="00EC3E01" w:rsidRPr="00E1562A" w:rsidRDefault="00EC3E01" w:rsidP="0089222D">
      <w:pPr>
        <w:spacing w:after="0" w:line="240" w:lineRule="auto"/>
        <w:rPr>
          <w:b/>
        </w:rPr>
      </w:pPr>
      <w:r>
        <w:t xml:space="preserve">3. Aşağıdaki sorulardan hangisinin cevabı </w:t>
      </w:r>
      <w:r w:rsidRPr="00E1562A">
        <w:rPr>
          <w:b/>
        </w:rPr>
        <w:t xml:space="preserve">“hayır” </w:t>
      </w:r>
      <w:r>
        <w:t xml:space="preserve">olarak </w:t>
      </w:r>
      <w:r w:rsidRPr="00E1562A">
        <w:rPr>
          <w:b/>
        </w:rPr>
        <w:t>verilir?</w:t>
      </w:r>
    </w:p>
    <w:p w:rsidR="00EC3E01" w:rsidRDefault="00EC3E01" w:rsidP="0089222D">
      <w:pPr>
        <w:spacing w:after="0" w:line="240" w:lineRule="auto"/>
      </w:pPr>
      <w:r>
        <w:t>A)Soluk alırken akciğerlerimize oksijen mi dolar?</w:t>
      </w:r>
    </w:p>
    <w:p w:rsidR="00EC3E01" w:rsidRDefault="00EC3E01" w:rsidP="0089222D">
      <w:pPr>
        <w:spacing w:after="0" w:line="240" w:lineRule="auto"/>
      </w:pPr>
      <w:r>
        <w:t>B)Soluk alırken göğüs kafesi küçülür mü?</w:t>
      </w:r>
    </w:p>
    <w:p w:rsidR="00EC3E01" w:rsidRDefault="00EC3E01" w:rsidP="0089222D">
      <w:pPr>
        <w:spacing w:after="0" w:line="240" w:lineRule="auto"/>
      </w:pPr>
      <w:r>
        <w:t>C) Her canlının oksijene ihtiyacı var mıdır?</w:t>
      </w:r>
    </w:p>
    <w:p w:rsidR="00EC3E01" w:rsidRDefault="00EC3E01" w:rsidP="0089222D">
      <w:pPr>
        <w:spacing w:after="0" w:line="240" w:lineRule="auto"/>
      </w:pPr>
      <w:r>
        <w:t>D)Soluk verirken göğüs kafesi daralır mı?</w:t>
      </w:r>
    </w:p>
    <w:p w:rsidR="00EC3E01" w:rsidRDefault="00EC3E01" w:rsidP="0089222D">
      <w:pPr>
        <w:spacing w:after="0" w:line="240" w:lineRule="auto"/>
      </w:pPr>
    </w:p>
    <w:p w:rsidR="00EC3E01" w:rsidRDefault="00EC3E01" w:rsidP="0089222D">
      <w:pPr>
        <w:spacing w:after="0" w:line="240" w:lineRule="auto"/>
      </w:pPr>
      <w:r>
        <w:t xml:space="preserve">4. Dereceli silindir ile sıvıların </w:t>
      </w:r>
      <w:r w:rsidRPr="00E1562A">
        <w:rPr>
          <w:b/>
        </w:rPr>
        <w:t>hangi özelliği</w:t>
      </w:r>
      <w:r>
        <w:t xml:space="preserve"> ölçülür?</w:t>
      </w:r>
    </w:p>
    <w:p w:rsidR="00EC3E01" w:rsidRDefault="00EC3E01" w:rsidP="0089222D">
      <w:pPr>
        <w:spacing w:after="0" w:line="240" w:lineRule="auto"/>
      </w:pPr>
      <w:r>
        <w:t>A)kütlesi</w:t>
      </w:r>
      <w:r>
        <w:tab/>
        <w:t>B)hacmi</w:t>
      </w:r>
      <w:r>
        <w:tab/>
        <w:t>C)yoğunluğu</w:t>
      </w:r>
      <w:r>
        <w:tab/>
        <w:t>D)Ağırlığı</w:t>
      </w:r>
    </w:p>
    <w:p w:rsidR="00EC3E01" w:rsidRDefault="00EC3E01" w:rsidP="0089222D">
      <w:pPr>
        <w:spacing w:after="0" w:line="240" w:lineRule="auto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00.55pt;margin-top:10.1pt;width:0;height:12.7pt;flip:y;z-index:251659776" o:connectortype="straight">
            <v:stroke endarrow="block"/>
          </v:shape>
        </w:pict>
      </w:r>
    </w:p>
    <w:p w:rsidR="00EC3E01" w:rsidRDefault="00EC3E01" w:rsidP="0089222D">
      <w:pPr>
        <w:spacing w:after="0" w:line="240" w:lineRule="auto"/>
      </w:pPr>
      <w:r>
        <w:rPr>
          <w:noProof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7" type="#_x0000_t38" style="position:absolute;margin-left:18.25pt;margin-top:10.1pt;width:20.55pt;height:13.35pt;z-index:251660800" o:connectortype="curved" adj="10774,-495587,-48245">
            <v:stroke endarrow="block"/>
          </v:shape>
        </w:pict>
      </w:r>
      <w:r>
        <w:rPr>
          <w:noProof/>
          <w:lang w:eastAsia="tr-TR"/>
        </w:rPr>
        <w:pict>
          <v:shape id="_x0000_s1028" type="#_x0000_t32" style="position:absolute;margin-left:18.25pt;margin-top:10pt;width:179.6pt;height:.05pt;z-index:251654656" o:connectortype="straight"/>
        </w:pict>
      </w:r>
      <w:r>
        <w:rPr>
          <w:noProof/>
          <w:lang w:eastAsia="tr-TR"/>
        </w:rPr>
        <w:pict>
          <v:shape id="_x0000_s1029" style="position:absolute;margin-left:130.1pt;margin-top:10pt;width:13.95pt;height:31.65pt;z-index:251656704" coordsize="279,633" path="m26,c13,176,,353,42,459,84,565,240,604,279,633e" filled="f">
            <v:path arrowok="t"/>
          </v:shape>
        </w:pict>
      </w:r>
      <w:r>
        <w:rPr>
          <w:noProof/>
          <w:lang w:eastAsia="tr-TR"/>
        </w:rPr>
        <w:pict>
          <v:shape id="_x0000_s1030" style="position:absolute;margin-left:66.5pt;margin-top:10pt;width:8.9pt;height:31.65pt;z-index:251655680" coordsize="178,633" path="m32,v70,216,140,432,143,522c178,612,77,520,48,538,19,556,9,594,,633e" filled="f">
            <v:path arrowok="t"/>
          </v:shape>
        </w:pict>
      </w:r>
      <w:r>
        <w:t xml:space="preserve">5. </w:t>
      </w:r>
    </w:p>
    <w:p w:rsidR="00EC3E01" w:rsidRDefault="00EC3E01" w:rsidP="0089222D">
      <w:pPr>
        <w:spacing w:after="0" w:line="240" w:lineRule="auto"/>
      </w:pPr>
    </w:p>
    <w:p w:rsidR="00EC3E01" w:rsidRDefault="00EC3E01" w:rsidP="0089222D">
      <w:pPr>
        <w:spacing w:after="0" w:line="240" w:lineRule="auto"/>
      </w:pPr>
      <w:r>
        <w:rPr>
          <w:noProof/>
          <w:lang w:eastAsia="tr-TR"/>
        </w:rPr>
        <w:pict>
          <v:oval id="_x0000_s1031" style="position:absolute;margin-left:58.4pt;margin-top:10.85pt;width:17pt;height:39.55pt;z-index:251657728"/>
        </w:pict>
      </w:r>
    </w:p>
    <w:p w:rsidR="00EC3E01" w:rsidRPr="0089222D" w:rsidRDefault="00EC3E01" w:rsidP="0089222D">
      <w:pPr>
        <w:spacing w:after="0" w:line="240" w:lineRule="auto"/>
      </w:pPr>
      <w:r>
        <w:rPr>
          <w:noProof/>
          <w:lang w:eastAsia="tr-TR"/>
        </w:rPr>
        <w:pict>
          <v:oval id="_x0000_s1032" style="position:absolute;margin-left:135.25pt;margin-top:1.4pt;width:17pt;height:39.55pt;z-index:251658752"/>
        </w:pict>
      </w:r>
    </w:p>
    <w:p w:rsidR="00EC3E01" w:rsidRPr="0089222D" w:rsidRDefault="00EC3E01" w:rsidP="00470322">
      <w:pPr>
        <w:spacing w:after="0" w:line="240" w:lineRule="auto"/>
        <w:jc w:val="center"/>
        <w:rPr>
          <w:b/>
        </w:rPr>
      </w:pPr>
    </w:p>
    <w:p w:rsidR="00EC3E01" w:rsidRDefault="00EC3E01" w:rsidP="0036740E">
      <w:pPr>
        <w:spacing w:after="0" w:line="240" w:lineRule="auto"/>
        <w:rPr>
          <w:b/>
        </w:rPr>
      </w:pPr>
    </w:p>
    <w:p w:rsidR="00EC3E01" w:rsidRDefault="00EC3E01" w:rsidP="0036740E">
      <w:pPr>
        <w:spacing w:after="0" w:line="240" w:lineRule="auto"/>
        <w:rPr>
          <w:b/>
        </w:rPr>
      </w:pPr>
      <w:r>
        <w:rPr>
          <w:b/>
        </w:rPr>
        <w:tab/>
        <w:t xml:space="preserve">         K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L</w:t>
      </w:r>
    </w:p>
    <w:p w:rsidR="00EC3E01" w:rsidRPr="00085172" w:rsidRDefault="00EC3E01" w:rsidP="0036740E">
      <w:pPr>
        <w:spacing w:after="0" w:line="240" w:lineRule="auto"/>
      </w:pPr>
      <w:r w:rsidRPr="00085172">
        <w:t>Çiğdem K ve L balonlarını eşit miktarda gazla doldurarak bir cetvelin iki ucuna bağlıyor. Tam ortasından bağladığı ipten tutan Çiğdem, cetveli,n yatay olarak dengede kaldığını görüyor. L balonunu patlatmadan deldiğinde ise bir süre sonra K balonunun aşağı doğru indiğini görüyor.</w:t>
      </w:r>
    </w:p>
    <w:p w:rsidR="00EC3E01" w:rsidRDefault="00EC3E01" w:rsidP="0036740E">
      <w:pPr>
        <w:spacing w:after="0" w:line="240" w:lineRule="auto"/>
        <w:rPr>
          <w:b/>
        </w:rPr>
      </w:pPr>
      <w:r>
        <w:rPr>
          <w:b/>
        </w:rPr>
        <w:t>Çiğdem bu deney sonucunda;</w:t>
      </w:r>
    </w:p>
    <w:p w:rsidR="00EC3E01" w:rsidRPr="00085172" w:rsidRDefault="00EC3E01" w:rsidP="0036740E">
      <w:pPr>
        <w:spacing w:after="0" w:line="240" w:lineRule="auto"/>
      </w:pPr>
      <w:r w:rsidRPr="00085172">
        <w:t>I. Gazların da kütlesi vardır.</w:t>
      </w:r>
    </w:p>
    <w:p w:rsidR="00EC3E01" w:rsidRPr="00085172" w:rsidRDefault="00EC3E01" w:rsidP="0036740E">
      <w:pPr>
        <w:spacing w:after="0" w:line="240" w:lineRule="auto"/>
      </w:pPr>
      <w:r w:rsidRPr="00085172">
        <w:t>II. Gazlar konuldukları kabı tamamen doldururlar.</w:t>
      </w:r>
    </w:p>
    <w:p w:rsidR="00EC3E01" w:rsidRPr="00085172" w:rsidRDefault="00EC3E01" w:rsidP="0036740E">
      <w:pPr>
        <w:spacing w:after="0" w:line="240" w:lineRule="auto"/>
      </w:pPr>
      <w:r w:rsidRPr="00085172">
        <w:t>III. Dengenin bozulması, yeşil balonun kütlesinin azalmasından kaynaklanmıştır.</w:t>
      </w:r>
    </w:p>
    <w:p w:rsidR="00EC3E01" w:rsidRDefault="00EC3E01" w:rsidP="0036740E">
      <w:pPr>
        <w:spacing w:after="0" w:line="240" w:lineRule="auto"/>
        <w:rPr>
          <w:b/>
        </w:rPr>
      </w:pPr>
      <w:r>
        <w:rPr>
          <w:b/>
        </w:rPr>
        <w:t>Sonuçlarından hangisine ulaşılabilir?</w:t>
      </w:r>
    </w:p>
    <w:p w:rsidR="00EC3E01" w:rsidRDefault="00EC3E01" w:rsidP="0036740E">
      <w:pPr>
        <w:spacing w:after="0" w:line="240" w:lineRule="auto"/>
      </w:pPr>
      <w:r w:rsidRPr="00085172">
        <w:t>A)I-II</w:t>
      </w:r>
      <w:r w:rsidRPr="00085172">
        <w:tab/>
      </w:r>
      <w:r w:rsidRPr="00085172">
        <w:tab/>
        <w:t>B)I-III</w:t>
      </w:r>
      <w:r w:rsidRPr="00085172">
        <w:tab/>
      </w:r>
      <w:r w:rsidRPr="00085172">
        <w:tab/>
        <w:t>C)II-III</w:t>
      </w:r>
      <w:r w:rsidRPr="00085172">
        <w:tab/>
      </w:r>
      <w:r w:rsidRPr="00085172">
        <w:tab/>
        <w:t>D)hepsi</w:t>
      </w:r>
    </w:p>
    <w:p w:rsidR="00EC3E01" w:rsidRDefault="00EC3E01" w:rsidP="0036740E">
      <w:pPr>
        <w:spacing w:after="0" w:line="240" w:lineRule="auto"/>
      </w:pPr>
    </w:p>
    <w:p w:rsidR="00EC3E01" w:rsidRDefault="00EC3E01" w:rsidP="0036740E">
      <w:pPr>
        <w:spacing w:after="0" w:line="240" w:lineRule="auto"/>
      </w:pPr>
      <w:r>
        <w:t>6.İçinde 120 ml su bulunan kaba, 80 ml kuru kum konulduğunda, toplam hacim 180 ml olmaktadır.</w:t>
      </w:r>
    </w:p>
    <w:p w:rsidR="00EC3E01" w:rsidRDefault="00EC3E01" w:rsidP="0036740E">
      <w:pPr>
        <w:spacing w:after="0" w:line="240" w:lineRule="auto"/>
      </w:pPr>
      <w:r>
        <w:t xml:space="preserve">Buna göre </w:t>
      </w:r>
      <w:r w:rsidRPr="00E1562A">
        <w:rPr>
          <w:b/>
        </w:rPr>
        <w:t>kuru kumun içindeki havanın hacmi</w:t>
      </w:r>
      <w:r>
        <w:t xml:space="preserve"> kaç ml dir?</w:t>
      </w:r>
    </w:p>
    <w:p w:rsidR="00EC3E01" w:rsidRDefault="00EC3E01" w:rsidP="0036740E">
      <w:pPr>
        <w:spacing w:after="0" w:line="240" w:lineRule="auto"/>
      </w:pPr>
      <w:r>
        <w:t>A) 10</w:t>
      </w:r>
      <w:r>
        <w:tab/>
      </w:r>
      <w:r>
        <w:tab/>
        <w:t>B)230</w:t>
      </w:r>
      <w:r>
        <w:tab/>
      </w:r>
      <w:r>
        <w:tab/>
        <w:t>C)30</w:t>
      </w:r>
      <w:r>
        <w:tab/>
      </w:r>
      <w:r>
        <w:tab/>
        <w:t>D)40</w:t>
      </w:r>
    </w:p>
    <w:p w:rsidR="00EC3E01" w:rsidRDefault="00EC3E01" w:rsidP="0036740E">
      <w:pPr>
        <w:spacing w:after="0" w:line="240" w:lineRule="auto"/>
      </w:pPr>
    </w:p>
    <w:p w:rsidR="00EC3E01" w:rsidRDefault="00EC3E01" w:rsidP="0036740E">
      <w:pPr>
        <w:spacing w:after="0" w:line="240" w:lineRule="auto"/>
      </w:pPr>
      <w:r>
        <w:t>7. Bir öğrenci bir miktar tuz ve suyun kütlelerini ölçerek not ediyor. Daha sonra tuzu ve suyu karıştırarak tuzun tamamen çözündüğünü gördükten sonra, çözeltinin tekrar kütlesini ölçüyor.</w:t>
      </w:r>
    </w:p>
    <w:p w:rsidR="00EC3E01" w:rsidRPr="00C34218" w:rsidRDefault="00EC3E01" w:rsidP="0036740E">
      <w:pPr>
        <w:spacing w:after="0" w:line="240" w:lineRule="auto"/>
        <w:rPr>
          <w:b/>
        </w:rPr>
      </w:pPr>
      <w:r w:rsidRPr="00C34218">
        <w:rPr>
          <w:b/>
        </w:rPr>
        <w:t>Buna göre ;</w:t>
      </w:r>
    </w:p>
    <w:p w:rsidR="00EC3E01" w:rsidRDefault="00EC3E01" w:rsidP="0036740E">
      <w:pPr>
        <w:spacing w:after="0" w:line="240" w:lineRule="auto"/>
      </w:pPr>
      <w:r>
        <w:t>I. Toplam kütle değişmemiştir.</w:t>
      </w:r>
    </w:p>
    <w:p w:rsidR="00EC3E01" w:rsidRDefault="00EC3E01" w:rsidP="0036740E">
      <w:pPr>
        <w:spacing w:after="0" w:line="240" w:lineRule="auto"/>
      </w:pPr>
      <w:r>
        <w:t>II. Tuz sadece çözünmüştür, yok olmamıştır.</w:t>
      </w:r>
    </w:p>
    <w:p w:rsidR="00EC3E01" w:rsidRDefault="00EC3E01" w:rsidP="0036740E">
      <w:pPr>
        <w:spacing w:after="0" w:line="240" w:lineRule="auto"/>
      </w:pPr>
      <w:r>
        <w:t>III. Suyu tamamen buharlaştırırsa tuz ve suyu ayırmış olur.</w:t>
      </w:r>
    </w:p>
    <w:p w:rsidR="00EC3E01" w:rsidRPr="00C34218" w:rsidRDefault="00EC3E01" w:rsidP="0036740E">
      <w:pPr>
        <w:spacing w:after="0" w:line="240" w:lineRule="auto"/>
        <w:rPr>
          <w:b/>
        </w:rPr>
      </w:pPr>
      <w:r w:rsidRPr="00C34218">
        <w:rPr>
          <w:b/>
        </w:rPr>
        <w:t>Sonuçlarından hangisi doğrudur?</w:t>
      </w:r>
    </w:p>
    <w:p w:rsidR="00EC3E01" w:rsidRDefault="00EC3E01" w:rsidP="0036740E">
      <w:pPr>
        <w:spacing w:after="0" w:line="240" w:lineRule="auto"/>
      </w:pPr>
      <w:r>
        <w:t>A) I-II</w:t>
      </w:r>
      <w:r>
        <w:tab/>
      </w:r>
      <w:r>
        <w:tab/>
        <w:t>B)I-III</w:t>
      </w:r>
      <w:r>
        <w:tab/>
      </w:r>
      <w:r>
        <w:tab/>
        <w:t>C)II-III</w:t>
      </w:r>
      <w:r>
        <w:tab/>
      </w:r>
      <w:r>
        <w:tab/>
        <w:t>D)hepsi</w:t>
      </w:r>
    </w:p>
    <w:p w:rsidR="00EC3E01" w:rsidRDefault="00EC3E01" w:rsidP="0036740E">
      <w:pPr>
        <w:spacing w:after="0" w:line="240" w:lineRule="auto"/>
      </w:pPr>
    </w:p>
    <w:p w:rsidR="00EC3E01" w:rsidRDefault="00EC3E01" w:rsidP="0036740E">
      <w:pPr>
        <w:spacing w:after="0" w:line="240" w:lineRule="auto"/>
      </w:pPr>
    </w:p>
    <w:p w:rsidR="00EC3E01" w:rsidRDefault="00EC3E01" w:rsidP="0036740E">
      <w:pPr>
        <w:spacing w:after="0" w:line="240" w:lineRule="auto"/>
      </w:pPr>
      <w:r>
        <w:t>8. Sebze çorbası aşağıdakilerden hangisidir?</w:t>
      </w:r>
    </w:p>
    <w:p w:rsidR="00EC3E01" w:rsidRDefault="00EC3E01" w:rsidP="0036740E">
      <w:pPr>
        <w:spacing w:after="0" w:line="240" w:lineRule="auto"/>
      </w:pPr>
      <w:r>
        <w:t>A)çözelti</w:t>
      </w:r>
      <w:r>
        <w:tab/>
      </w:r>
      <w:r>
        <w:tab/>
        <w:t>B)karışım</w:t>
      </w:r>
      <w:r>
        <w:tab/>
      </w:r>
      <w:r>
        <w:tab/>
      </w:r>
    </w:p>
    <w:p w:rsidR="00EC3E01" w:rsidRDefault="00EC3E01" w:rsidP="0036740E">
      <w:pPr>
        <w:spacing w:after="0" w:line="240" w:lineRule="auto"/>
      </w:pPr>
      <w:r>
        <w:t>C)saf madde</w:t>
      </w:r>
      <w:r>
        <w:tab/>
      </w:r>
      <w:r>
        <w:tab/>
        <w:t>D)katı madde</w:t>
      </w:r>
    </w:p>
    <w:p w:rsidR="00EC3E01" w:rsidRDefault="00EC3E01" w:rsidP="0036740E">
      <w:pPr>
        <w:spacing w:after="0" w:line="240" w:lineRule="auto"/>
      </w:pPr>
    </w:p>
    <w:p w:rsidR="00EC3E01" w:rsidRPr="00C34218" w:rsidRDefault="00EC3E01" w:rsidP="0036740E">
      <w:pPr>
        <w:spacing w:after="0" w:line="240" w:lineRule="auto"/>
        <w:rPr>
          <w:b/>
        </w:rPr>
      </w:pPr>
      <w:r w:rsidRPr="00C34218">
        <w:rPr>
          <w:b/>
        </w:rPr>
        <w:t>9. Saf maddelere 5 tane örnek yazınız.</w:t>
      </w:r>
    </w:p>
    <w:p w:rsidR="00EC3E01" w:rsidRDefault="00EC3E01" w:rsidP="0036740E">
      <w:pPr>
        <w:spacing w:after="0" w:line="240" w:lineRule="auto"/>
      </w:pPr>
    </w:p>
    <w:p w:rsidR="00EC3E01" w:rsidRDefault="00EC3E01" w:rsidP="0036740E">
      <w:pPr>
        <w:spacing w:after="0" w:line="240" w:lineRule="auto"/>
      </w:pPr>
    </w:p>
    <w:p w:rsidR="00EC3E01" w:rsidRPr="00C34218" w:rsidRDefault="00EC3E01" w:rsidP="0036740E">
      <w:pPr>
        <w:spacing w:after="0" w:line="240" w:lineRule="auto"/>
        <w:rPr>
          <w:b/>
        </w:rPr>
      </w:pPr>
      <w:r>
        <w:t xml:space="preserve">10. Aşağıdakilerden hangisi ısının maddeler üzerindeki etkilerinden biri </w:t>
      </w:r>
      <w:r w:rsidRPr="00C34218">
        <w:rPr>
          <w:b/>
        </w:rPr>
        <w:t>değildir?</w:t>
      </w:r>
    </w:p>
    <w:p w:rsidR="00EC3E01" w:rsidRDefault="00EC3E01" w:rsidP="0036740E">
      <w:pPr>
        <w:spacing w:after="0" w:line="240" w:lineRule="auto"/>
      </w:pPr>
      <w:r>
        <w:t>A)hacimlerinde artış sağlamak</w:t>
      </w:r>
    </w:p>
    <w:p w:rsidR="00EC3E01" w:rsidRDefault="00EC3E01" w:rsidP="0036740E">
      <w:pPr>
        <w:spacing w:after="0" w:line="240" w:lineRule="auto"/>
      </w:pPr>
      <w:r>
        <w:t>B)kaynama</w:t>
      </w:r>
    </w:p>
    <w:p w:rsidR="00EC3E01" w:rsidRDefault="00EC3E01" w:rsidP="0036740E">
      <w:pPr>
        <w:spacing w:after="0" w:line="240" w:lineRule="auto"/>
      </w:pPr>
      <w:r>
        <w:t>C)erime</w:t>
      </w:r>
    </w:p>
    <w:p w:rsidR="00EC3E01" w:rsidRDefault="00EC3E01" w:rsidP="0036740E">
      <w:pPr>
        <w:spacing w:after="0" w:line="240" w:lineRule="auto"/>
      </w:pPr>
      <w:r>
        <w:t>D)hızlandırma</w:t>
      </w:r>
    </w:p>
    <w:p w:rsidR="00EC3E01" w:rsidRDefault="00EC3E01" w:rsidP="0036740E">
      <w:pPr>
        <w:spacing w:after="0" w:line="240" w:lineRule="auto"/>
      </w:pPr>
    </w:p>
    <w:p w:rsidR="00EC3E01" w:rsidRDefault="00EC3E01" w:rsidP="00C2007F">
      <w:pPr>
        <w:spacing w:after="0" w:line="240" w:lineRule="auto"/>
        <w:jc w:val="center"/>
        <w:rPr>
          <w:b/>
        </w:rPr>
      </w:pPr>
      <w:r w:rsidRPr="00C2007F">
        <w:rPr>
          <w:b/>
        </w:rPr>
        <w:t>SOSYAL BİLGİLER</w:t>
      </w:r>
    </w:p>
    <w:p w:rsidR="00EC3E01" w:rsidRPr="00C34218" w:rsidRDefault="00EC3E01" w:rsidP="00C2007F">
      <w:pPr>
        <w:spacing w:after="0" w:line="240" w:lineRule="auto"/>
        <w:rPr>
          <w:b/>
        </w:rPr>
      </w:pPr>
      <w:r w:rsidRPr="00C34218">
        <w:rPr>
          <w:b/>
        </w:rPr>
        <w:t>A) Aşağıdaki ifadelerden doğru olanlara D yanlış olanlara Y koyunuz.</w:t>
      </w:r>
    </w:p>
    <w:p w:rsidR="00EC3E01" w:rsidRDefault="00EC3E01" w:rsidP="00C2007F">
      <w:pPr>
        <w:spacing w:after="0" w:line="240" w:lineRule="auto"/>
      </w:pPr>
      <w:r>
        <w:t>(    )Erozyon, akarsuların yataklarındaki toprağı aşındırmasıdır.</w:t>
      </w:r>
    </w:p>
    <w:p w:rsidR="00EC3E01" w:rsidRDefault="00EC3E01" w:rsidP="00C2007F">
      <w:pPr>
        <w:spacing w:after="0" w:line="240" w:lineRule="auto"/>
      </w:pPr>
      <w:r>
        <w:t>(    ) Fay hattı yer altında bulunan, deprem üretme riski olan derin çatlaklardır.</w:t>
      </w:r>
    </w:p>
    <w:p w:rsidR="00EC3E01" w:rsidRDefault="00EC3E01" w:rsidP="00C2007F">
      <w:pPr>
        <w:spacing w:after="0" w:line="240" w:lineRule="auto"/>
      </w:pPr>
      <w:r>
        <w:t>(    ) Karaların çukurlarında birikmiş durgun sulara göl denir.</w:t>
      </w:r>
    </w:p>
    <w:p w:rsidR="00EC3E01" w:rsidRDefault="00EC3E01" w:rsidP="00C2007F">
      <w:pPr>
        <w:spacing w:after="0" w:line="240" w:lineRule="auto"/>
      </w:pPr>
      <w:r>
        <w:t>(    ) Niğde ilinin denize kıyısı vardır.</w:t>
      </w:r>
    </w:p>
    <w:p w:rsidR="00EC3E01" w:rsidRDefault="00EC3E01" w:rsidP="00C2007F">
      <w:pPr>
        <w:spacing w:after="0" w:line="240" w:lineRule="auto"/>
      </w:pPr>
      <w:r>
        <w:t>(    ) Ülkemizdeki kayak merkezlerinden Palandöken, Erzincan’da bulunur.</w:t>
      </w:r>
    </w:p>
    <w:p w:rsidR="00EC3E01" w:rsidRDefault="00EC3E01" w:rsidP="00C2007F">
      <w:pPr>
        <w:spacing w:after="0" w:line="240" w:lineRule="auto"/>
      </w:pPr>
      <w:r>
        <w:t>(    ) Bir gün içinde olan ya da olabilecek yağmur, rüzgar,sis gibi olayların değişimine hava durumu denir.</w:t>
      </w:r>
    </w:p>
    <w:p w:rsidR="00EC3E01" w:rsidRDefault="00EC3E01" w:rsidP="00C2007F">
      <w:pPr>
        <w:spacing w:after="0" w:line="240" w:lineRule="auto"/>
      </w:pPr>
      <w:r>
        <w:t>(    ) Açık denizlerin derinliklerinde meydana gelen depremler sonucunda tsunami oluşur.</w:t>
      </w:r>
    </w:p>
    <w:p w:rsidR="00EC3E01" w:rsidRDefault="00EC3E01" w:rsidP="00C2007F">
      <w:pPr>
        <w:spacing w:after="0" w:line="240" w:lineRule="auto"/>
      </w:pPr>
      <w:r>
        <w:t>(    ) Kapadokya ve Truva’ya gitmek isteyen biri, önce Nevşehir’e sonra Çanakkale’ye gitmelidir.</w:t>
      </w:r>
    </w:p>
    <w:p w:rsidR="00EC3E01" w:rsidRDefault="00EC3E01" w:rsidP="00C2007F">
      <w:pPr>
        <w:spacing w:after="0" w:line="240" w:lineRule="auto"/>
      </w:pPr>
      <w:r>
        <w:t>(    )</w:t>
      </w:r>
      <w:r w:rsidRPr="00E1562A">
        <w:t xml:space="preserve"> </w:t>
      </w:r>
      <w:r>
        <w:t>Miladi Takvim’den</w:t>
      </w:r>
      <w:r w:rsidRPr="00E1562A">
        <w:t xml:space="preserve"> </w:t>
      </w:r>
      <w:r>
        <w:t>Hicri Takvim’e geçiş Atatürk’ün ölçülerde yaptığı yeniliklerdendir.</w:t>
      </w:r>
    </w:p>
    <w:p w:rsidR="00EC3E01" w:rsidRDefault="00EC3E01" w:rsidP="00C2007F">
      <w:pPr>
        <w:spacing w:after="0" w:line="240" w:lineRule="auto"/>
      </w:pPr>
      <w:r>
        <w:t>(    ) Kurtuluş Savaşında batı, güney ve kuzey cephelerde savaşılmıştır.</w:t>
      </w:r>
    </w:p>
    <w:p w:rsidR="00EC3E01" w:rsidRDefault="00EC3E01" w:rsidP="00C2007F">
      <w:pPr>
        <w:spacing w:after="0" w:line="240" w:lineRule="auto"/>
      </w:pPr>
    </w:p>
    <w:p w:rsidR="00EC3E01" w:rsidRDefault="00EC3E01" w:rsidP="00C2007F">
      <w:pPr>
        <w:spacing w:after="0" w:line="240" w:lineRule="auto"/>
      </w:pPr>
    </w:p>
    <w:p w:rsidR="00EC3E01" w:rsidRDefault="00EC3E01" w:rsidP="00C2007F">
      <w:pPr>
        <w:spacing w:after="0" w:line="240" w:lineRule="auto"/>
      </w:pPr>
    </w:p>
    <w:p w:rsidR="00EC3E01" w:rsidRDefault="00EC3E01" w:rsidP="00C2007F">
      <w:pPr>
        <w:spacing w:after="0" w:line="240" w:lineRule="auto"/>
      </w:pPr>
    </w:p>
    <w:p w:rsidR="00EC3E01" w:rsidRDefault="00EC3E01" w:rsidP="0079172B">
      <w:pPr>
        <w:rPr>
          <w:color w:val="C0C0C0"/>
          <w:sz w:val="16"/>
          <w:szCs w:val="16"/>
        </w:rPr>
      </w:pPr>
      <w:hyperlink r:id="rId4" w:history="1">
        <w:r>
          <w:rPr>
            <w:rStyle w:val="Hyperlink"/>
            <w:color w:val="C0C0C0"/>
            <w:sz w:val="16"/>
            <w:szCs w:val="16"/>
          </w:rPr>
          <w:t>www.sorubak.com</w:t>
        </w:r>
      </w:hyperlink>
      <w:r>
        <w:rPr>
          <w:color w:val="C0C0C0"/>
          <w:sz w:val="16"/>
          <w:szCs w:val="16"/>
        </w:rPr>
        <w:t xml:space="preserve"> </w:t>
      </w:r>
    </w:p>
    <w:p w:rsidR="00EC3E01" w:rsidRDefault="00EC3E01" w:rsidP="00C2007F">
      <w:pPr>
        <w:spacing w:after="0" w:line="240" w:lineRule="auto"/>
      </w:pPr>
    </w:p>
    <w:p w:rsidR="00EC3E01" w:rsidRDefault="00EC3E01" w:rsidP="00C2007F">
      <w:pPr>
        <w:spacing w:after="0" w:line="240" w:lineRule="auto"/>
      </w:pPr>
    </w:p>
    <w:p w:rsidR="00EC3E01" w:rsidRDefault="00EC3E01" w:rsidP="00C2007F">
      <w:pPr>
        <w:spacing w:after="0" w:line="240" w:lineRule="auto"/>
      </w:pPr>
    </w:p>
    <w:p w:rsidR="00EC3E01" w:rsidRDefault="00EC3E01" w:rsidP="00C2007F">
      <w:pPr>
        <w:spacing w:after="0" w:line="240" w:lineRule="auto"/>
      </w:pPr>
    </w:p>
    <w:p w:rsidR="00EC3E01" w:rsidRDefault="00EC3E01" w:rsidP="00C2007F">
      <w:pPr>
        <w:spacing w:after="0" w:line="240" w:lineRule="auto"/>
      </w:pPr>
    </w:p>
    <w:p w:rsidR="00EC3E01" w:rsidRPr="00C34218" w:rsidRDefault="00EC3E01" w:rsidP="00C34218">
      <w:pPr>
        <w:spacing w:after="0" w:line="240" w:lineRule="auto"/>
        <w:jc w:val="center"/>
        <w:rPr>
          <w:sz w:val="28"/>
          <w:szCs w:val="28"/>
        </w:rPr>
      </w:pPr>
      <w:r w:rsidRPr="00C34218">
        <w:rPr>
          <w:sz w:val="28"/>
          <w:szCs w:val="28"/>
        </w:rPr>
        <w:t xml:space="preserve">LÜTFEN CEVAPLARINI KONTROL ET </w:t>
      </w:r>
      <w:r>
        <w:rPr>
          <w:sz w:val="28"/>
          <w:szCs w:val="28"/>
        </w:rPr>
        <w:t>!!!</w:t>
      </w:r>
    </w:p>
    <w:p w:rsidR="00EC3E01" w:rsidRDefault="00EC3E01" w:rsidP="00C2007F">
      <w:pPr>
        <w:spacing w:after="0" w:line="240" w:lineRule="auto"/>
      </w:pPr>
    </w:p>
    <w:p w:rsidR="00EC3E01" w:rsidRDefault="00EC3E01" w:rsidP="00C2007F">
      <w:pPr>
        <w:spacing w:after="0" w:line="240" w:lineRule="auto"/>
      </w:pPr>
    </w:p>
    <w:p w:rsidR="00EC3E01" w:rsidRDefault="00EC3E01" w:rsidP="00C2007F">
      <w:pPr>
        <w:spacing w:after="0" w:line="240" w:lineRule="auto"/>
      </w:pPr>
    </w:p>
    <w:p w:rsidR="00EC3E01" w:rsidRPr="00C34218" w:rsidRDefault="00EC3E01" w:rsidP="00C34218">
      <w:pPr>
        <w:spacing w:after="0" w:line="240" w:lineRule="auto"/>
        <w:jc w:val="center"/>
        <w:rPr>
          <w:rFonts w:ascii="Comic Sans MS" w:hAnsi="Comic Sans MS"/>
          <w:sz w:val="32"/>
          <w:szCs w:val="32"/>
        </w:rPr>
      </w:pPr>
      <w:r w:rsidRPr="00C34218">
        <w:rPr>
          <w:rFonts w:ascii="Comic Sans MS" w:hAnsi="Comic Sans MS"/>
          <w:sz w:val="32"/>
          <w:szCs w:val="32"/>
        </w:rPr>
        <w:sym w:font="Wingdings" w:char="F04A"/>
      </w:r>
      <w:r w:rsidRPr="00C34218">
        <w:rPr>
          <w:rFonts w:ascii="Comic Sans MS" w:hAnsi="Comic Sans MS"/>
          <w:sz w:val="32"/>
          <w:szCs w:val="32"/>
        </w:rPr>
        <w:t>BAŞARILAR</w:t>
      </w:r>
      <w:r w:rsidRPr="00C34218">
        <w:rPr>
          <w:rFonts w:ascii="Comic Sans MS" w:hAnsi="Comic Sans MS"/>
          <w:sz w:val="32"/>
          <w:szCs w:val="32"/>
        </w:rPr>
        <w:sym w:font="Wingdings" w:char="F04A"/>
      </w:r>
    </w:p>
    <w:sectPr w:rsidR="00EC3E01" w:rsidRPr="00C34218" w:rsidSect="0036740E">
      <w:pgSz w:w="11906" w:h="16838"/>
      <w:pgMar w:top="284" w:right="424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740E"/>
    <w:rsid w:val="000378A6"/>
    <w:rsid w:val="00085172"/>
    <w:rsid w:val="0036740E"/>
    <w:rsid w:val="00470322"/>
    <w:rsid w:val="004852AB"/>
    <w:rsid w:val="004F446F"/>
    <w:rsid w:val="0079172B"/>
    <w:rsid w:val="0089222D"/>
    <w:rsid w:val="009F69C1"/>
    <w:rsid w:val="00C2007F"/>
    <w:rsid w:val="00C34218"/>
    <w:rsid w:val="00E1562A"/>
    <w:rsid w:val="00E761C0"/>
    <w:rsid w:val="00EC3E01"/>
    <w:rsid w:val="00F049C0"/>
    <w:rsid w:val="00F83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40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9172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01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103</TotalTime>
  <Pages>2</Pages>
  <Words>933</Words>
  <Characters>5322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TOSHİBA</dc:creator>
  <cp:keywords/>
  <dc:description/>
  <cp:lastModifiedBy>edanur</cp:lastModifiedBy>
  <cp:revision>4</cp:revision>
  <dcterms:created xsi:type="dcterms:W3CDTF">2011-01-02T18:42:00Z</dcterms:created>
  <dcterms:modified xsi:type="dcterms:W3CDTF">2011-02-03T20:29:00Z</dcterms:modified>
</cp:coreProperties>
</file>